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59A7EEBC" w14:textId="77777777" w:rsidR="00AD347D" w:rsidRDefault="00AD347D" w:rsidP="00AD347D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sklopa/</w:t>
      </w:r>
    </w:p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134D2960" w:rsidR="00EE4280" w:rsidRP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C32393">
        <w:t>1</w:t>
      </w:r>
      <w:r w:rsidR="001E7F39">
        <w:t>2</w:t>
      </w:r>
      <w:r w:rsidRPr="00EE4280">
        <w:t>/202</w:t>
      </w:r>
      <w:r w:rsidR="00C32393">
        <w:t>4</w:t>
      </w:r>
      <w:r w:rsidRPr="00EE4280">
        <w:t xml:space="preserve">, katerega predmet je </w:t>
      </w:r>
      <w:bookmarkStart w:id="0" w:name="_Hlk163204707"/>
      <w:bookmarkStart w:id="1" w:name="_Hlk163205536"/>
      <w:r w:rsidR="001E7F39">
        <w:t>»</w:t>
      </w:r>
      <w:bookmarkStart w:id="2" w:name="_Hlk163203020"/>
      <w:r w:rsidR="001E7F39">
        <w:t>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</w:t>
      </w:r>
      <w:bookmarkEnd w:id="2"/>
      <w:r w:rsidR="001E7F39">
        <w:t>«</w:t>
      </w:r>
      <w:bookmarkEnd w:id="1"/>
      <w:bookmarkEnd w:id="0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77CC" w14:textId="77777777" w:rsidR="00B73530" w:rsidRDefault="00B73530">
      <w:r>
        <w:separator/>
      </w:r>
    </w:p>
  </w:endnote>
  <w:endnote w:type="continuationSeparator" w:id="0">
    <w:p w14:paraId="7BC20F86" w14:textId="77777777" w:rsidR="00B73530" w:rsidRDefault="00B7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FFD4F" w14:textId="77777777" w:rsidR="00B73530" w:rsidRDefault="00B73530">
      <w:r>
        <w:separator/>
      </w:r>
    </w:p>
  </w:footnote>
  <w:footnote w:type="continuationSeparator" w:id="0">
    <w:p w14:paraId="4125F5A7" w14:textId="77777777" w:rsidR="00B73530" w:rsidRDefault="00B73530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17</TotalTime>
  <Pages>1</Pages>
  <Words>148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1245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30</cp:revision>
  <cp:lastPrinted>2014-11-11T11:21:00Z</cp:lastPrinted>
  <dcterms:created xsi:type="dcterms:W3CDTF">2023-07-13T12:48:00Z</dcterms:created>
  <dcterms:modified xsi:type="dcterms:W3CDTF">2024-04-05T08:39:00Z</dcterms:modified>
</cp:coreProperties>
</file>